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DA99F" w14:textId="6E7142DE" w:rsidR="005C5C14" w:rsidRDefault="005C5C14" w:rsidP="005C5C14">
      <w:pPr>
        <w:pStyle w:val="CRCoverPage"/>
        <w:tabs>
          <w:tab w:val="right" w:pos="9639"/>
        </w:tabs>
        <w:spacing w:after="0"/>
        <w:rPr>
          <w:b/>
          <w:i/>
          <w:sz w:val="28"/>
        </w:rPr>
      </w:pPr>
      <w:r>
        <w:rPr>
          <w:b/>
          <w:noProof/>
          <w:sz w:val="24"/>
        </w:rPr>
        <w:t>3</w:t>
      </w:r>
      <w:r w:rsidRPr="004743F9">
        <w:rPr>
          <w:b/>
          <w:sz w:val="24"/>
        </w:rPr>
        <w:t>GPP TSG-</w:t>
      </w:r>
      <w:r w:rsidR="00BC7187">
        <w:fldChar w:fldCharType="begin"/>
      </w:r>
      <w:r w:rsidR="00BC7187">
        <w:instrText xml:space="preserve"> DOCPROPERTY  TSG/WGRef  \* MERGEFORMAT </w:instrText>
      </w:r>
      <w:r w:rsidR="00BC7187">
        <w:fldChar w:fldCharType="separate"/>
      </w:r>
      <w:r w:rsidRPr="004743F9">
        <w:rPr>
          <w:b/>
          <w:sz w:val="24"/>
        </w:rPr>
        <w:t>SA2</w:t>
      </w:r>
      <w:r w:rsidR="00BC7187">
        <w:rPr>
          <w:b/>
          <w:sz w:val="24"/>
        </w:rPr>
        <w:fldChar w:fldCharType="end"/>
      </w:r>
      <w:r w:rsidRPr="004743F9">
        <w:rPr>
          <w:b/>
          <w:sz w:val="24"/>
        </w:rPr>
        <w:t xml:space="preserve"> Meeting #</w:t>
      </w:r>
      <w:r w:rsidR="00BC7187">
        <w:fldChar w:fldCharType="begin"/>
      </w:r>
      <w:r w:rsidR="00BC7187">
        <w:instrText xml:space="preserve"> DOCPROPERTY  MtgSeq  \* MERGEFORMAT </w:instrText>
      </w:r>
      <w:r w:rsidR="00BC7187">
        <w:fldChar w:fldCharType="separate"/>
      </w:r>
      <w:r w:rsidRPr="004743F9">
        <w:rPr>
          <w:b/>
          <w:sz w:val="24"/>
        </w:rPr>
        <w:t>1</w:t>
      </w:r>
      <w:r>
        <w:rPr>
          <w:b/>
          <w:sz w:val="24"/>
        </w:rPr>
        <w:t>70</w:t>
      </w:r>
      <w:r w:rsidR="00BC7187">
        <w:rPr>
          <w:b/>
          <w:sz w:val="24"/>
        </w:rPr>
        <w:fldChar w:fldCharType="end"/>
      </w:r>
      <w:r>
        <w:rPr>
          <w:b/>
          <w:sz w:val="24"/>
        </w:rPr>
        <w:tab/>
      </w:r>
      <w:r w:rsidR="00BC7187">
        <w:fldChar w:fldCharType="begin"/>
      </w:r>
      <w:r w:rsidR="00BC7187">
        <w:instrText xml:space="preserve"> DOCPROPERTY  Tdoc#  \* MERGEFORMAT </w:instrText>
      </w:r>
      <w:r w:rsidR="00BC7187">
        <w:fldChar w:fldCharType="separate"/>
      </w:r>
      <w:r w:rsidRPr="00BF5657">
        <w:t xml:space="preserve"> </w:t>
      </w:r>
      <w:r w:rsidRPr="00127AC9">
        <w:rPr>
          <w:b/>
          <w:i/>
          <w:sz w:val="28"/>
        </w:rPr>
        <w:t>S2-250</w:t>
      </w:r>
      <w:r w:rsidR="002B35C9">
        <w:rPr>
          <w:b/>
          <w:i/>
          <w:sz w:val="28"/>
        </w:rPr>
        <w:t>6699</w:t>
      </w:r>
      <w:r w:rsidRPr="00E202E7">
        <w:rPr>
          <w:b/>
          <w:i/>
          <w:sz w:val="28"/>
        </w:rPr>
        <w:t xml:space="preserve"> </w:t>
      </w:r>
      <w:r w:rsidR="00BC7187">
        <w:rPr>
          <w:b/>
          <w:i/>
          <w:sz w:val="28"/>
        </w:rPr>
        <w:fldChar w:fldCharType="end"/>
      </w:r>
    </w:p>
    <w:p w14:paraId="16212EED" w14:textId="77777777" w:rsidR="005C5C14" w:rsidRPr="00F44356" w:rsidRDefault="005C5C14" w:rsidP="005C5C14">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C14" w:rsidRPr="004743F9" w14:paraId="57663475" w14:textId="77777777" w:rsidTr="00C01051">
        <w:tc>
          <w:tcPr>
            <w:tcW w:w="9641" w:type="dxa"/>
            <w:gridSpan w:val="9"/>
            <w:tcBorders>
              <w:top w:val="single" w:sz="4" w:space="0" w:color="auto"/>
              <w:left w:val="single" w:sz="4" w:space="0" w:color="auto"/>
              <w:right w:val="single" w:sz="4" w:space="0" w:color="auto"/>
            </w:tcBorders>
          </w:tcPr>
          <w:p w14:paraId="1211FEBC" w14:textId="77777777" w:rsidR="005C5C14" w:rsidRPr="004743F9" w:rsidRDefault="005C5C14" w:rsidP="00C01051">
            <w:pPr>
              <w:pStyle w:val="CRCoverPage"/>
              <w:spacing w:after="0"/>
              <w:jc w:val="right"/>
              <w:rPr>
                <w:i/>
              </w:rPr>
            </w:pPr>
            <w:r w:rsidRPr="004743F9">
              <w:rPr>
                <w:i/>
                <w:sz w:val="14"/>
              </w:rPr>
              <w:t>CR-Form-v12.3</w:t>
            </w:r>
          </w:p>
        </w:tc>
      </w:tr>
      <w:tr w:rsidR="005C5C14" w:rsidRPr="004743F9" w14:paraId="598E75E7" w14:textId="77777777" w:rsidTr="00C01051">
        <w:tc>
          <w:tcPr>
            <w:tcW w:w="9641" w:type="dxa"/>
            <w:gridSpan w:val="9"/>
            <w:tcBorders>
              <w:left w:val="single" w:sz="4" w:space="0" w:color="auto"/>
              <w:right w:val="single" w:sz="4" w:space="0" w:color="auto"/>
            </w:tcBorders>
          </w:tcPr>
          <w:p w14:paraId="06F75542" w14:textId="77777777" w:rsidR="005C5C14" w:rsidRPr="004743F9" w:rsidRDefault="005C5C14" w:rsidP="00C01051">
            <w:pPr>
              <w:pStyle w:val="CRCoverPage"/>
              <w:spacing w:after="0"/>
              <w:jc w:val="center"/>
            </w:pPr>
            <w:r w:rsidRPr="004743F9">
              <w:rPr>
                <w:b/>
                <w:sz w:val="32"/>
              </w:rPr>
              <w:t>CHANGE REQUEST</w:t>
            </w:r>
          </w:p>
        </w:tc>
      </w:tr>
      <w:tr w:rsidR="005C5C14" w:rsidRPr="004743F9" w14:paraId="52D0B3AB" w14:textId="77777777" w:rsidTr="00C01051">
        <w:tc>
          <w:tcPr>
            <w:tcW w:w="9641" w:type="dxa"/>
            <w:gridSpan w:val="9"/>
            <w:tcBorders>
              <w:left w:val="single" w:sz="4" w:space="0" w:color="auto"/>
              <w:right w:val="single" w:sz="4" w:space="0" w:color="auto"/>
            </w:tcBorders>
          </w:tcPr>
          <w:p w14:paraId="494E1036" w14:textId="77777777" w:rsidR="005C5C14" w:rsidRPr="004743F9" w:rsidRDefault="005C5C14" w:rsidP="00C01051">
            <w:pPr>
              <w:pStyle w:val="CRCoverPage"/>
              <w:spacing w:after="0"/>
              <w:rPr>
                <w:sz w:val="8"/>
                <w:szCs w:val="8"/>
              </w:rPr>
            </w:pPr>
          </w:p>
        </w:tc>
      </w:tr>
      <w:tr w:rsidR="005C5C14" w:rsidRPr="004743F9" w14:paraId="52C109E6" w14:textId="77777777" w:rsidTr="00C01051">
        <w:tc>
          <w:tcPr>
            <w:tcW w:w="142" w:type="dxa"/>
            <w:tcBorders>
              <w:left w:val="single" w:sz="4" w:space="0" w:color="auto"/>
            </w:tcBorders>
          </w:tcPr>
          <w:p w14:paraId="2B898EF9" w14:textId="77777777" w:rsidR="005C5C14" w:rsidRPr="004743F9" w:rsidRDefault="005C5C14" w:rsidP="00C01051">
            <w:pPr>
              <w:pStyle w:val="CRCoverPage"/>
              <w:spacing w:after="0"/>
              <w:jc w:val="right"/>
            </w:pPr>
          </w:p>
        </w:tc>
        <w:tc>
          <w:tcPr>
            <w:tcW w:w="1559" w:type="dxa"/>
            <w:shd w:val="pct30" w:color="FFFF00" w:fill="auto"/>
          </w:tcPr>
          <w:p w14:paraId="573EB6DB" w14:textId="77777777" w:rsidR="005C5C14" w:rsidRPr="004743F9" w:rsidRDefault="00BC7187" w:rsidP="00C01051">
            <w:pPr>
              <w:pStyle w:val="CRCoverPage"/>
              <w:spacing w:after="0"/>
              <w:jc w:val="right"/>
              <w:rPr>
                <w:b/>
                <w:sz w:val="28"/>
              </w:rPr>
            </w:pPr>
            <w:r>
              <w:fldChar w:fldCharType="begin"/>
            </w:r>
            <w:r>
              <w:instrText xml:space="preserve"> DOCPROPERTY  Spec#  \* MERGEFORMAT </w:instrText>
            </w:r>
            <w:r>
              <w:fldChar w:fldCharType="separate"/>
            </w:r>
            <w:r w:rsidR="005C5C14" w:rsidRPr="004743F9">
              <w:rPr>
                <w:b/>
                <w:sz w:val="28"/>
              </w:rPr>
              <w:t>23.50</w:t>
            </w:r>
            <w:r w:rsidR="005C5C14">
              <w:rPr>
                <w:b/>
                <w:sz w:val="28"/>
              </w:rPr>
              <w:t>2</w:t>
            </w:r>
            <w:r>
              <w:rPr>
                <w:b/>
                <w:sz w:val="28"/>
              </w:rPr>
              <w:fldChar w:fldCharType="end"/>
            </w:r>
          </w:p>
        </w:tc>
        <w:tc>
          <w:tcPr>
            <w:tcW w:w="709" w:type="dxa"/>
          </w:tcPr>
          <w:p w14:paraId="1BF9C594" w14:textId="77777777" w:rsidR="005C5C14" w:rsidRPr="004743F9" w:rsidRDefault="005C5C14" w:rsidP="00C01051">
            <w:pPr>
              <w:pStyle w:val="CRCoverPage"/>
              <w:spacing w:after="0"/>
              <w:jc w:val="center"/>
            </w:pPr>
            <w:r w:rsidRPr="004743F9">
              <w:rPr>
                <w:b/>
                <w:sz w:val="28"/>
              </w:rPr>
              <w:t>CR</w:t>
            </w:r>
          </w:p>
        </w:tc>
        <w:tc>
          <w:tcPr>
            <w:tcW w:w="1276" w:type="dxa"/>
            <w:shd w:val="pct30" w:color="FFFF00" w:fill="auto"/>
          </w:tcPr>
          <w:p w14:paraId="581D8652" w14:textId="0FCF4AB7" w:rsidR="005C5C14" w:rsidRPr="004743F9" w:rsidRDefault="00BC7187" w:rsidP="002B35C9">
            <w:pPr>
              <w:pStyle w:val="CRCoverPage"/>
              <w:spacing w:after="0"/>
            </w:pPr>
            <w:r>
              <w:fldChar w:fldCharType="begin"/>
            </w:r>
            <w:r>
              <w:instrText xml:space="preserve"> DOCPROPERTY  Cr#  \* MERGEFORMAT </w:instrText>
            </w:r>
            <w:r>
              <w:fldChar w:fldCharType="separate"/>
            </w:r>
            <w:r w:rsidR="002B35C9">
              <w:rPr>
                <w:b/>
                <w:sz w:val="28"/>
              </w:rPr>
              <w:t>5508</w:t>
            </w:r>
            <w:r>
              <w:rPr>
                <w:b/>
                <w:sz w:val="28"/>
              </w:rPr>
              <w:fldChar w:fldCharType="end"/>
            </w:r>
          </w:p>
        </w:tc>
        <w:tc>
          <w:tcPr>
            <w:tcW w:w="709" w:type="dxa"/>
          </w:tcPr>
          <w:p w14:paraId="7FB6E388" w14:textId="77777777" w:rsidR="005C5C14" w:rsidRPr="004743F9" w:rsidRDefault="005C5C14" w:rsidP="00C01051">
            <w:pPr>
              <w:pStyle w:val="CRCoverPage"/>
              <w:tabs>
                <w:tab w:val="right" w:pos="625"/>
              </w:tabs>
              <w:spacing w:after="0"/>
              <w:jc w:val="center"/>
            </w:pPr>
            <w:r w:rsidRPr="004743F9">
              <w:rPr>
                <w:b/>
                <w:bCs/>
                <w:sz w:val="28"/>
              </w:rPr>
              <w:t>rev</w:t>
            </w:r>
          </w:p>
        </w:tc>
        <w:tc>
          <w:tcPr>
            <w:tcW w:w="992" w:type="dxa"/>
            <w:shd w:val="pct30" w:color="FFFF00" w:fill="auto"/>
          </w:tcPr>
          <w:p w14:paraId="2643E041" w14:textId="3F29C285" w:rsidR="005C5C14" w:rsidRPr="00E97204" w:rsidRDefault="002B35C9" w:rsidP="002B35C9">
            <w:pPr>
              <w:pStyle w:val="CRCoverPage"/>
              <w:spacing w:after="0"/>
              <w:jc w:val="center"/>
              <w:rPr>
                <w:rFonts w:eastAsia="맑은 고딕"/>
                <w:b/>
                <w:lang w:eastAsia="ko-KR"/>
              </w:rPr>
            </w:pPr>
            <w:r>
              <w:rPr>
                <w:rFonts w:eastAsia="맑은 고딕"/>
                <w:b/>
                <w:lang w:eastAsia="ko-KR"/>
              </w:rPr>
              <w:t>1</w:t>
            </w:r>
          </w:p>
        </w:tc>
        <w:tc>
          <w:tcPr>
            <w:tcW w:w="2410" w:type="dxa"/>
          </w:tcPr>
          <w:p w14:paraId="14FEDD3B" w14:textId="77777777" w:rsidR="005C5C14" w:rsidRPr="004743F9" w:rsidRDefault="005C5C14"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1079DC14" w14:textId="77777777" w:rsidR="005C5C14" w:rsidRPr="004743F9" w:rsidRDefault="00BC7187" w:rsidP="00C01051">
            <w:pPr>
              <w:pStyle w:val="CRCoverPage"/>
              <w:spacing w:after="0"/>
              <w:jc w:val="center"/>
              <w:rPr>
                <w:sz w:val="28"/>
              </w:rPr>
            </w:pPr>
            <w:r>
              <w:fldChar w:fldCharType="begin"/>
            </w:r>
            <w:r>
              <w:instrText xml:space="preserve"> DOCPROPERTY  Version  \* MERGEFORMAT </w:instrText>
            </w:r>
            <w:r>
              <w:fldChar w:fldCharType="separate"/>
            </w:r>
            <w:r w:rsidR="005C5C14" w:rsidRPr="004743F9">
              <w:rPr>
                <w:b/>
                <w:sz w:val="28"/>
              </w:rPr>
              <w:t>1</w:t>
            </w:r>
            <w:r w:rsidR="005C5C14">
              <w:rPr>
                <w:b/>
                <w:sz w:val="28"/>
              </w:rPr>
              <w:t>9</w:t>
            </w:r>
            <w:r w:rsidR="005C5C14" w:rsidRPr="004743F9">
              <w:rPr>
                <w:b/>
                <w:sz w:val="28"/>
              </w:rPr>
              <w:t>.</w:t>
            </w:r>
            <w:r w:rsidR="005C5C14">
              <w:rPr>
                <w:b/>
                <w:sz w:val="28"/>
              </w:rPr>
              <w:t>4.0</w:t>
            </w:r>
            <w:r>
              <w:rPr>
                <w:b/>
                <w:sz w:val="28"/>
              </w:rPr>
              <w:fldChar w:fldCharType="end"/>
            </w:r>
          </w:p>
        </w:tc>
        <w:tc>
          <w:tcPr>
            <w:tcW w:w="143" w:type="dxa"/>
            <w:tcBorders>
              <w:right w:val="single" w:sz="4" w:space="0" w:color="auto"/>
            </w:tcBorders>
          </w:tcPr>
          <w:p w14:paraId="2DFCB539" w14:textId="77777777" w:rsidR="005C5C14" w:rsidRPr="004743F9" w:rsidRDefault="005C5C14" w:rsidP="00C01051">
            <w:pPr>
              <w:pStyle w:val="CRCoverPage"/>
              <w:spacing w:after="0"/>
            </w:pPr>
          </w:p>
        </w:tc>
      </w:tr>
      <w:tr w:rsidR="005C5C14" w:rsidRPr="004743F9" w14:paraId="3428C224" w14:textId="77777777" w:rsidTr="00C01051">
        <w:tc>
          <w:tcPr>
            <w:tcW w:w="9641" w:type="dxa"/>
            <w:gridSpan w:val="9"/>
            <w:tcBorders>
              <w:left w:val="single" w:sz="4" w:space="0" w:color="auto"/>
              <w:right w:val="single" w:sz="4" w:space="0" w:color="auto"/>
            </w:tcBorders>
          </w:tcPr>
          <w:p w14:paraId="52A58D40" w14:textId="77777777" w:rsidR="005C5C14" w:rsidRPr="004743F9" w:rsidRDefault="005C5C14" w:rsidP="00C01051">
            <w:pPr>
              <w:pStyle w:val="CRCoverPage"/>
              <w:spacing w:after="0"/>
            </w:pPr>
          </w:p>
        </w:tc>
      </w:tr>
      <w:tr w:rsidR="005C5C14" w:rsidRPr="004743F9" w14:paraId="6FC8DAD5" w14:textId="77777777" w:rsidTr="00C01051">
        <w:tc>
          <w:tcPr>
            <w:tcW w:w="9641" w:type="dxa"/>
            <w:gridSpan w:val="9"/>
            <w:tcBorders>
              <w:top w:val="single" w:sz="4" w:space="0" w:color="auto"/>
            </w:tcBorders>
          </w:tcPr>
          <w:p w14:paraId="1AACBC84" w14:textId="77777777" w:rsidR="005C5C14" w:rsidRPr="004743F9" w:rsidRDefault="005C5C14"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5C5C14" w:rsidRPr="004743F9" w14:paraId="580479FF" w14:textId="77777777" w:rsidTr="00C01051">
        <w:tc>
          <w:tcPr>
            <w:tcW w:w="9641" w:type="dxa"/>
            <w:gridSpan w:val="9"/>
          </w:tcPr>
          <w:p w14:paraId="07801724" w14:textId="77777777" w:rsidR="005C5C14" w:rsidRPr="004743F9" w:rsidRDefault="005C5C14" w:rsidP="00C01051">
            <w:pPr>
              <w:pStyle w:val="CRCoverPage"/>
              <w:spacing w:after="0"/>
              <w:rPr>
                <w:sz w:val="8"/>
                <w:szCs w:val="8"/>
              </w:rPr>
            </w:pPr>
          </w:p>
        </w:tc>
      </w:tr>
    </w:tbl>
    <w:p w14:paraId="3EC91523" w14:textId="77777777" w:rsidR="005C5C14" w:rsidRPr="004743F9" w:rsidRDefault="005C5C14" w:rsidP="005C5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C14" w:rsidRPr="004743F9" w14:paraId="6B3DA290" w14:textId="77777777" w:rsidTr="00C01051">
        <w:tc>
          <w:tcPr>
            <w:tcW w:w="2835" w:type="dxa"/>
          </w:tcPr>
          <w:p w14:paraId="433CAFF7" w14:textId="77777777" w:rsidR="005C5C14" w:rsidRPr="004743F9" w:rsidRDefault="005C5C14" w:rsidP="00C01051">
            <w:pPr>
              <w:pStyle w:val="CRCoverPage"/>
              <w:tabs>
                <w:tab w:val="right" w:pos="2751"/>
              </w:tabs>
              <w:spacing w:after="0"/>
              <w:rPr>
                <w:b/>
                <w:i/>
              </w:rPr>
            </w:pPr>
            <w:r w:rsidRPr="004743F9">
              <w:rPr>
                <w:b/>
                <w:i/>
              </w:rPr>
              <w:t>Proposed change affects:</w:t>
            </w:r>
          </w:p>
        </w:tc>
        <w:tc>
          <w:tcPr>
            <w:tcW w:w="1418" w:type="dxa"/>
          </w:tcPr>
          <w:p w14:paraId="0A375ED1" w14:textId="77777777" w:rsidR="005C5C14" w:rsidRPr="004743F9" w:rsidRDefault="005C5C14"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D215D" w14:textId="77777777" w:rsidR="005C5C14" w:rsidRPr="004743F9" w:rsidRDefault="005C5C14" w:rsidP="00C01051">
            <w:pPr>
              <w:pStyle w:val="CRCoverPage"/>
              <w:spacing w:after="0"/>
              <w:jc w:val="center"/>
              <w:rPr>
                <w:b/>
                <w:caps/>
              </w:rPr>
            </w:pPr>
          </w:p>
        </w:tc>
        <w:tc>
          <w:tcPr>
            <w:tcW w:w="709" w:type="dxa"/>
            <w:tcBorders>
              <w:left w:val="single" w:sz="4" w:space="0" w:color="auto"/>
            </w:tcBorders>
          </w:tcPr>
          <w:p w14:paraId="0935B16C" w14:textId="77777777" w:rsidR="005C5C14" w:rsidRPr="004743F9" w:rsidRDefault="005C5C14"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43E65" w14:textId="77777777" w:rsidR="005C5C14" w:rsidRPr="004743F9" w:rsidRDefault="005C5C14" w:rsidP="00C01051">
            <w:pPr>
              <w:pStyle w:val="CRCoverPage"/>
              <w:spacing w:after="0"/>
              <w:jc w:val="center"/>
              <w:rPr>
                <w:b/>
                <w:caps/>
              </w:rPr>
            </w:pPr>
          </w:p>
        </w:tc>
        <w:tc>
          <w:tcPr>
            <w:tcW w:w="2126" w:type="dxa"/>
          </w:tcPr>
          <w:p w14:paraId="2E3A9171" w14:textId="77777777" w:rsidR="005C5C14" w:rsidRPr="004743F9" w:rsidRDefault="005C5C14"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A737F" w14:textId="77777777" w:rsidR="005C5C14" w:rsidRPr="004743F9" w:rsidRDefault="005C5C14" w:rsidP="00C01051">
            <w:pPr>
              <w:pStyle w:val="CRCoverPage"/>
              <w:spacing w:after="0"/>
              <w:jc w:val="center"/>
              <w:rPr>
                <w:b/>
                <w:caps/>
              </w:rPr>
            </w:pPr>
          </w:p>
        </w:tc>
        <w:tc>
          <w:tcPr>
            <w:tcW w:w="1418" w:type="dxa"/>
            <w:tcBorders>
              <w:left w:val="nil"/>
            </w:tcBorders>
          </w:tcPr>
          <w:p w14:paraId="185D81A4" w14:textId="77777777" w:rsidR="005C5C14" w:rsidRPr="004743F9" w:rsidRDefault="005C5C14"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33463" w14:textId="77777777" w:rsidR="005C5C14" w:rsidRPr="004743F9" w:rsidRDefault="005C5C14" w:rsidP="00C01051">
            <w:pPr>
              <w:pStyle w:val="CRCoverPage"/>
              <w:spacing w:after="0"/>
              <w:jc w:val="center"/>
              <w:rPr>
                <w:b/>
                <w:bCs/>
                <w:caps/>
              </w:rPr>
            </w:pPr>
            <w:r>
              <w:rPr>
                <w:b/>
                <w:bCs/>
                <w:caps/>
              </w:rPr>
              <w:t>x</w:t>
            </w:r>
          </w:p>
        </w:tc>
      </w:tr>
    </w:tbl>
    <w:p w14:paraId="36925E08" w14:textId="77777777" w:rsidR="005C5C14" w:rsidRPr="004743F9" w:rsidRDefault="005C5C14" w:rsidP="005C5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C14" w:rsidRPr="004743F9" w14:paraId="0E60A671" w14:textId="77777777" w:rsidTr="00C01051">
        <w:tc>
          <w:tcPr>
            <w:tcW w:w="9640" w:type="dxa"/>
            <w:gridSpan w:val="11"/>
          </w:tcPr>
          <w:p w14:paraId="282E2C27" w14:textId="77777777" w:rsidR="005C5C14" w:rsidRPr="004743F9" w:rsidRDefault="005C5C14" w:rsidP="00C01051">
            <w:pPr>
              <w:pStyle w:val="CRCoverPage"/>
              <w:spacing w:after="0"/>
              <w:rPr>
                <w:sz w:val="8"/>
                <w:szCs w:val="8"/>
              </w:rPr>
            </w:pPr>
          </w:p>
        </w:tc>
      </w:tr>
      <w:tr w:rsidR="005C5C14" w:rsidRPr="004743F9" w14:paraId="5C8C8D29" w14:textId="77777777" w:rsidTr="00C01051">
        <w:tc>
          <w:tcPr>
            <w:tcW w:w="1843" w:type="dxa"/>
            <w:tcBorders>
              <w:top w:val="single" w:sz="4" w:space="0" w:color="auto"/>
              <w:left w:val="single" w:sz="4" w:space="0" w:color="auto"/>
            </w:tcBorders>
          </w:tcPr>
          <w:p w14:paraId="2CDE0176" w14:textId="77777777" w:rsidR="005C5C14" w:rsidRPr="004743F9" w:rsidRDefault="005C5C14" w:rsidP="005C5C14">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5BEADF7C" w14:textId="10BB748C" w:rsidR="005C5C14" w:rsidRPr="004743F9" w:rsidRDefault="005C5C14" w:rsidP="00AB1C37">
            <w:pPr>
              <w:pStyle w:val="CRCoverPage"/>
              <w:spacing w:after="0"/>
              <w:ind w:left="100"/>
            </w:pPr>
            <w:r>
              <w:rPr>
                <w:rFonts w:eastAsia="맑은 고딕"/>
                <w:noProof/>
                <w:lang w:eastAsia="ko-KR"/>
              </w:rPr>
              <w:t xml:space="preserve">Support of </w:t>
            </w:r>
            <w:r w:rsidR="00AB1C37">
              <w:rPr>
                <w:rFonts w:eastAsia="맑은 고딕"/>
                <w:noProof/>
                <w:lang w:eastAsia="ko-KR"/>
              </w:rPr>
              <w:t>SMF</w:t>
            </w:r>
            <w:r>
              <w:rPr>
                <w:rFonts w:eastAsia="맑은 고딕"/>
                <w:noProof/>
                <w:lang w:eastAsia="ko-KR"/>
              </w:rPr>
              <w:t xml:space="preserve"> subscription termination</w:t>
            </w:r>
          </w:p>
        </w:tc>
      </w:tr>
      <w:tr w:rsidR="005C5C14" w:rsidRPr="004743F9" w14:paraId="107FD6D8" w14:textId="77777777" w:rsidTr="00C01051">
        <w:tc>
          <w:tcPr>
            <w:tcW w:w="1843" w:type="dxa"/>
            <w:tcBorders>
              <w:left w:val="single" w:sz="4" w:space="0" w:color="auto"/>
            </w:tcBorders>
          </w:tcPr>
          <w:p w14:paraId="17103411"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63AA1F4E" w14:textId="77777777" w:rsidR="005C5C14" w:rsidRPr="004743F9" w:rsidRDefault="005C5C14" w:rsidP="005C5C14">
            <w:pPr>
              <w:pStyle w:val="CRCoverPage"/>
              <w:spacing w:after="0"/>
              <w:rPr>
                <w:sz w:val="8"/>
                <w:szCs w:val="8"/>
              </w:rPr>
            </w:pPr>
          </w:p>
        </w:tc>
      </w:tr>
      <w:tr w:rsidR="005C5C14" w:rsidRPr="004743F9" w14:paraId="6282CFA2" w14:textId="77777777" w:rsidTr="00C01051">
        <w:tc>
          <w:tcPr>
            <w:tcW w:w="1843" w:type="dxa"/>
            <w:tcBorders>
              <w:left w:val="single" w:sz="4" w:space="0" w:color="auto"/>
            </w:tcBorders>
          </w:tcPr>
          <w:p w14:paraId="1361D857" w14:textId="77777777" w:rsidR="005C5C14" w:rsidRPr="004743F9" w:rsidRDefault="005C5C14" w:rsidP="005C5C14">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BB53A1A" w14:textId="77777777" w:rsidR="005C5C14" w:rsidRPr="004743F9" w:rsidRDefault="005C5C14" w:rsidP="005C5C14">
            <w:pPr>
              <w:pStyle w:val="CRCoverPage"/>
              <w:spacing w:after="0"/>
              <w:ind w:left="100"/>
            </w:pPr>
            <w:r>
              <w:t>Samsung</w:t>
            </w:r>
          </w:p>
        </w:tc>
      </w:tr>
      <w:tr w:rsidR="005C5C14" w:rsidRPr="004743F9" w14:paraId="18D87591" w14:textId="77777777" w:rsidTr="00C01051">
        <w:tc>
          <w:tcPr>
            <w:tcW w:w="1843" w:type="dxa"/>
            <w:tcBorders>
              <w:left w:val="single" w:sz="4" w:space="0" w:color="auto"/>
            </w:tcBorders>
          </w:tcPr>
          <w:p w14:paraId="4F647209" w14:textId="77777777" w:rsidR="005C5C14" w:rsidRPr="004743F9" w:rsidRDefault="005C5C14" w:rsidP="005C5C14">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B77AA98" w14:textId="77777777" w:rsidR="005C5C14" w:rsidRPr="004743F9" w:rsidRDefault="005C5C14" w:rsidP="005C5C14">
            <w:pPr>
              <w:pStyle w:val="CRCoverPage"/>
              <w:spacing w:after="0"/>
              <w:ind w:left="100"/>
            </w:pPr>
            <w:r w:rsidRPr="004743F9">
              <w:t>SA2</w:t>
            </w:r>
            <w:r>
              <w:fldChar w:fldCharType="begin"/>
            </w:r>
            <w:r>
              <w:instrText xml:space="preserve"> DOCPROPERTY  SourceIfTsg  \* MERGEFORMAT </w:instrText>
            </w:r>
            <w:r>
              <w:fldChar w:fldCharType="end"/>
            </w:r>
          </w:p>
        </w:tc>
      </w:tr>
      <w:tr w:rsidR="005C5C14" w:rsidRPr="004743F9" w14:paraId="67C944F9" w14:textId="77777777" w:rsidTr="00C01051">
        <w:tc>
          <w:tcPr>
            <w:tcW w:w="1843" w:type="dxa"/>
            <w:tcBorders>
              <w:left w:val="single" w:sz="4" w:space="0" w:color="auto"/>
            </w:tcBorders>
          </w:tcPr>
          <w:p w14:paraId="4323082D"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31FD91A5" w14:textId="77777777" w:rsidR="005C5C14" w:rsidRPr="004743F9" w:rsidRDefault="005C5C14" w:rsidP="005C5C14">
            <w:pPr>
              <w:pStyle w:val="CRCoverPage"/>
              <w:spacing w:after="0"/>
              <w:rPr>
                <w:sz w:val="8"/>
                <w:szCs w:val="8"/>
              </w:rPr>
            </w:pPr>
          </w:p>
        </w:tc>
      </w:tr>
      <w:tr w:rsidR="005C5C14" w:rsidRPr="004743F9" w14:paraId="478EE46D" w14:textId="77777777" w:rsidTr="00C01051">
        <w:tc>
          <w:tcPr>
            <w:tcW w:w="1843" w:type="dxa"/>
            <w:tcBorders>
              <w:left w:val="single" w:sz="4" w:space="0" w:color="auto"/>
            </w:tcBorders>
          </w:tcPr>
          <w:p w14:paraId="2F680316" w14:textId="77777777" w:rsidR="005C5C14" w:rsidRPr="004743F9" w:rsidRDefault="005C5C14" w:rsidP="005C5C14">
            <w:pPr>
              <w:pStyle w:val="CRCoverPage"/>
              <w:tabs>
                <w:tab w:val="right" w:pos="1759"/>
              </w:tabs>
              <w:spacing w:after="0"/>
              <w:rPr>
                <w:b/>
                <w:i/>
              </w:rPr>
            </w:pPr>
            <w:r w:rsidRPr="004743F9">
              <w:rPr>
                <w:b/>
                <w:i/>
              </w:rPr>
              <w:t>Work item code:</w:t>
            </w:r>
          </w:p>
        </w:tc>
        <w:tc>
          <w:tcPr>
            <w:tcW w:w="3686" w:type="dxa"/>
            <w:gridSpan w:val="5"/>
            <w:shd w:val="pct30" w:color="FFFF00" w:fill="auto"/>
          </w:tcPr>
          <w:p w14:paraId="444B3BC8" w14:textId="77777777" w:rsidR="005C5C14" w:rsidRPr="004743F9" w:rsidRDefault="005C5C14" w:rsidP="005C5C14">
            <w:pPr>
              <w:pStyle w:val="CRCoverPage"/>
              <w:spacing w:after="0"/>
              <w:ind w:left="100"/>
            </w:pPr>
            <w:r>
              <w:t>EnergySys</w:t>
            </w:r>
          </w:p>
        </w:tc>
        <w:tc>
          <w:tcPr>
            <w:tcW w:w="567" w:type="dxa"/>
            <w:tcBorders>
              <w:left w:val="nil"/>
            </w:tcBorders>
          </w:tcPr>
          <w:p w14:paraId="15414ADD" w14:textId="77777777" w:rsidR="005C5C14" w:rsidRPr="004743F9" w:rsidRDefault="005C5C14" w:rsidP="005C5C14">
            <w:pPr>
              <w:pStyle w:val="CRCoverPage"/>
              <w:spacing w:after="0"/>
              <w:ind w:right="100"/>
            </w:pPr>
          </w:p>
        </w:tc>
        <w:tc>
          <w:tcPr>
            <w:tcW w:w="1417" w:type="dxa"/>
            <w:gridSpan w:val="3"/>
            <w:tcBorders>
              <w:left w:val="nil"/>
            </w:tcBorders>
          </w:tcPr>
          <w:p w14:paraId="04E1C6A6" w14:textId="77777777" w:rsidR="005C5C14" w:rsidRPr="004743F9" w:rsidRDefault="005C5C14" w:rsidP="005C5C14">
            <w:pPr>
              <w:pStyle w:val="CRCoverPage"/>
              <w:spacing w:after="0"/>
              <w:jc w:val="right"/>
            </w:pPr>
            <w:r w:rsidRPr="004743F9">
              <w:rPr>
                <w:b/>
                <w:i/>
              </w:rPr>
              <w:t>Date:</w:t>
            </w:r>
          </w:p>
        </w:tc>
        <w:tc>
          <w:tcPr>
            <w:tcW w:w="2127" w:type="dxa"/>
            <w:tcBorders>
              <w:right w:val="single" w:sz="4" w:space="0" w:color="auto"/>
            </w:tcBorders>
            <w:shd w:val="pct30" w:color="FFFF00" w:fill="auto"/>
          </w:tcPr>
          <w:p w14:paraId="648E70EB" w14:textId="77777777" w:rsidR="005C5C14" w:rsidRPr="004743F9" w:rsidRDefault="00BC7187" w:rsidP="005C5C14">
            <w:pPr>
              <w:pStyle w:val="CRCoverPage"/>
              <w:spacing w:after="0"/>
              <w:ind w:left="100"/>
            </w:pPr>
            <w:r>
              <w:fldChar w:fldCharType="begin"/>
            </w:r>
            <w:r>
              <w:instrText xml:space="preserve"> DOCPROPERTY  ResDate  \* MERGEFORMAT </w:instrText>
            </w:r>
            <w:r>
              <w:fldChar w:fldCharType="separate"/>
            </w:r>
            <w:r w:rsidR="005C5C14" w:rsidRPr="004743F9">
              <w:t>2025-0</w:t>
            </w:r>
            <w:r w:rsidR="005C5C14">
              <w:t>8</w:t>
            </w:r>
            <w:r w:rsidR="005C5C14" w:rsidRPr="004743F9">
              <w:t>-</w:t>
            </w:r>
            <w:r w:rsidR="005C5C14">
              <w:t>05</w:t>
            </w:r>
            <w:r>
              <w:fldChar w:fldCharType="end"/>
            </w:r>
          </w:p>
        </w:tc>
      </w:tr>
      <w:tr w:rsidR="005C5C14" w:rsidRPr="004743F9" w14:paraId="06E68F1E" w14:textId="77777777" w:rsidTr="00C01051">
        <w:tc>
          <w:tcPr>
            <w:tcW w:w="1843" w:type="dxa"/>
            <w:tcBorders>
              <w:left w:val="single" w:sz="4" w:space="0" w:color="auto"/>
            </w:tcBorders>
          </w:tcPr>
          <w:p w14:paraId="4FDE0981" w14:textId="77777777" w:rsidR="005C5C14" w:rsidRPr="004743F9" w:rsidRDefault="005C5C14" w:rsidP="005C5C14">
            <w:pPr>
              <w:pStyle w:val="CRCoverPage"/>
              <w:spacing w:after="0"/>
              <w:rPr>
                <w:b/>
                <w:i/>
                <w:sz w:val="8"/>
                <w:szCs w:val="8"/>
              </w:rPr>
            </w:pPr>
          </w:p>
        </w:tc>
        <w:tc>
          <w:tcPr>
            <w:tcW w:w="1986" w:type="dxa"/>
            <w:gridSpan w:val="4"/>
          </w:tcPr>
          <w:p w14:paraId="141F86E3" w14:textId="77777777" w:rsidR="005C5C14" w:rsidRPr="004743F9" w:rsidRDefault="005C5C14" w:rsidP="005C5C14">
            <w:pPr>
              <w:pStyle w:val="CRCoverPage"/>
              <w:spacing w:after="0"/>
              <w:rPr>
                <w:sz w:val="8"/>
                <w:szCs w:val="8"/>
              </w:rPr>
            </w:pPr>
          </w:p>
        </w:tc>
        <w:tc>
          <w:tcPr>
            <w:tcW w:w="2267" w:type="dxa"/>
            <w:gridSpan w:val="2"/>
          </w:tcPr>
          <w:p w14:paraId="188670F5" w14:textId="77777777" w:rsidR="005C5C14" w:rsidRPr="004743F9" w:rsidRDefault="005C5C14" w:rsidP="005C5C14">
            <w:pPr>
              <w:pStyle w:val="CRCoverPage"/>
              <w:spacing w:after="0"/>
              <w:rPr>
                <w:sz w:val="8"/>
                <w:szCs w:val="8"/>
              </w:rPr>
            </w:pPr>
          </w:p>
        </w:tc>
        <w:tc>
          <w:tcPr>
            <w:tcW w:w="1417" w:type="dxa"/>
            <w:gridSpan w:val="3"/>
          </w:tcPr>
          <w:p w14:paraId="78A82D35" w14:textId="77777777" w:rsidR="005C5C14" w:rsidRPr="004743F9" w:rsidRDefault="005C5C14" w:rsidP="005C5C14">
            <w:pPr>
              <w:pStyle w:val="CRCoverPage"/>
              <w:spacing w:after="0"/>
              <w:rPr>
                <w:sz w:val="8"/>
                <w:szCs w:val="8"/>
              </w:rPr>
            </w:pPr>
          </w:p>
        </w:tc>
        <w:tc>
          <w:tcPr>
            <w:tcW w:w="2127" w:type="dxa"/>
            <w:tcBorders>
              <w:right w:val="single" w:sz="4" w:space="0" w:color="auto"/>
            </w:tcBorders>
          </w:tcPr>
          <w:p w14:paraId="66DB5206" w14:textId="77777777" w:rsidR="005C5C14" w:rsidRPr="004743F9" w:rsidRDefault="005C5C14" w:rsidP="005C5C14">
            <w:pPr>
              <w:pStyle w:val="CRCoverPage"/>
              <w:spacing w:after="0"/>
              <w:rPr>
                <w:sz w:val="8"/>
                <w:szCs w:val="8"/>
              </w:rPr>
            </w:pPr>
          </w:p>
        </w:tc>
      </w:tr>
      <w:tr w:rsidR="005C5C14" w:rsidRPr="004743F9" w14:paraId="0A997D1D" w14:textId="77777777" w:rsidTr="00C01051">
        <w:trPr>
          <w:cantSplit/>
        </w:trPr>
        <w:tc>
          <w:tcPr>
            <w:tcW w:w="1843" w:type="dxa"/>
            <w:tcBorders>
              <w:left w:val="single" w:sz="4" w:space="0" w:color="auto"/>
            </w:tcBorders>
          </w:tcPr>
          <w:p w14:paraId="560D2AB1" w14:textId="77777777" w:rsidR="005C5C14" w:rsidRPr="004743F9" w:rsidRDefault="005C5C14" w:rsidP="005C5C14">
            <w:pPr>
              <w:pStyle w:val="CRCoverPage"/>
              <w:tabs>
                <w:tab w:val="right" w:pos="1759"/>
              </w:tabs>
              <w:spacing w:after="0"/>
              <w:rPr>
                <w:b/>
                <w:i/>
              </w:rPr>
            </w:pPr>
            <w:r w:rsidRPr="004743F9">
              <w:rPr>
                <w:b/>
                <w:i/>
              </w:rPr>
              <w:t>Category:</w:t>
            </w:r>
          </w:p>
        </w:tc>
        <w:tc>
          <w:tcPr>
            <w:tcW w:w="851" w:type="dxa"/>
            <w:shd w:val="pct30" w:color="FFFF00" w:fill="auto"/>
          </w:tcPr>
          <w:p w14:paraId="522BBC5D" w14:textId="77777777" w:rsidR="005C5C14" w:rsidRPr="004743F9" w:rsidRDefault="00BC7187" w:rsidP="005C5C14">
            <w:pPr>
              <w:pStyle w:val="CRCoverPage"/>
              <w:spacing w:after="0"/>
              <w:ind w:left="100" w:right="-609"/>
              <w:rPr>
                <w:b/>
              </w:rPr>
            </w:pPr>
            <w:r>
              <w:fldChar w:fldCharType="begin"/>
            </w:r>
            <w:r>
              <w:instrText xml:space="preserve"> DOCPROPERTY  Cat  \* MERGEFORMAT </w:instrText>
            </w:r>
            <w:r>
              <w:fldChar w:fldCharType="separate"/>
            </w:r>
            <w:r w:rsidR="005C5C14" w:rsidRPr="004743F9">
              <w:rPr>
                <w:b/>
              </w:rPr>
              <w:t>F</w:t>
            </w:r>
            <w:r>
              <w:rPr>
                <w:b/>
              </w:rPr>
              <w:fldChar w:fldCharType="end"/>
            </w:r>
          </w:p>
        </w:tc>
        <w:tc>
          <w:tcPr>
            <w:tcW w:w="3402" w:type="dxa"/>
            <w:gridSpan w:val="5"/>
            <w:tcBorders>
              <w:left w:val="nil"/>
            </w:tcBorders>
          </w:tcPr>
          <w:p w14:paraId="72E6237C" w14:textId="77777777" w:rsidR="005C5C14" w:rsidRPr="004743F9" w:rsidRDefault="005C5C14" w:rsidP="005C5C14">
            <w:pPr>
              <w:pStyle w:val="CRCoverPage"/>
              <w:spacing w:after="0"/>
            </w:pPr>
          </w:p>
        </w:tc>
        <w:tc>
          <w:tcPr>
            <w:tcW w:w="1417" w:type="dxa"/>
            <w:gridSpan w:val="3"/>
            <w:tcBorders>
              <w:left w:val="nil"/>
            </w:tcBorders>
          </w:tcPr>
          <w:p w14:paraId="01EC34E0" w14:textId="77777777" w:rsidR="005C5C14" w:rsidRPr="004743F9" w:rsidRDefault="005C5C14" w:rsidP="005C5C14">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5DB52D58" w14:textId="77777777" w:rsidR="005C5C14" w:rsidRPr="004743F9" w:rsidRDefault="00BC7187" w:rsidP="005C5C14">
            <w:pPr>
              <w:pStyle w:val="CRCoverPage"/>
              <w:spacing w:after="0"/>
              <w:ind w:left="100"/>
            </w:pPr>
            <w:r>
              <w:fldChar w:fldCharType="begin"/>
            </w:r>
            <w:r>
              <w:instrText xml:space="preserve"> DOCPROPERTY  Release  \* MERGEFORMAT </w:instrText>
            </w:r>
            <w:r>
              <w:fldChar w:fldCharType="separate"/>
            </w:r>
            <w:r w:rsidR="005C5C14" w:rsidRPr="004743F9">
              <w:t>Rel-1</w:t>
            </w:r>
            <w:r w:rsidR="005C5C14">
              <w:t>9</w:t>
            </w:r>
            <w:r>
              <w:fldChar w:fldCharType="end"/>
            </w:r>
          </w:p>
        </w:tc>
      </w:tr>
      <w:tr w:rsidR="005C5C14" w:rsidRPr="004743F9" w14:paraId="40B67516" w14:textId="77777777" w:rsidTr="00C01051">
        <w:tc>
          <w:tcPr>
            <w:tcW w:w="1843" w:type="dxa"/>
            <w:tcBorders>
              <w:left w:val="single" w:sz="4" w:space="0" w:color="auto"/>
              <w:bottom w:val="single" w:sz="4" w:space="0" w:color="auto"/>
            </w:tcBorders>
          </w:tcPr>
          <w:p w14:paraId="3D617A7B" w14:textId="77777777" w:rsidR="005C5C14" w:rsidRPr="004743F9" w:rsidRDefault="005C5C14" w:rsidP="005C5C14">
            <w:pPr>
              <w:pStyle w:val="CRCoverPage"/>
              <w:spacing w:after="0"/>
              <w:rPr>
                <w:b/>
                <w:i/>
              </w:rPr>
            </w:pPr>
          </w:p>
        </w:tc>
        <w:tc>
          <w:tcPr>
            <w:tcW w:w="4677" w:type="dxa"/>
            <w:gridSpan w:val="8"/>
            <w:tcBorders>
              <w:bottom w:val="single" w:sz="4" w:space="0" w:color="auto"/>
            </w:tcBorders>
          </w:tcPr>
          <w:p w14:paraId="5FA49C52" w14:textId="77777777" w:rsidR="005C5C14" w:rsidRPr="004743F9" w:rsidRDefault="005C5C14" w:rsidP="005C5C14">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490DD53F" w14:textId="77777777" w:rsidR="005C5C14" w:rsidRPr="004743F9" w:rsidRDefault="005C5C14" w:rsidP="005C5C14">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BABB76" w14:textId="77777777" w:rsidR="005C5C14" w:rsidRPr="004743F9" w:rsidRDefault="005C5C14" w:rsidP="005C5C14">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5C5C14" w:rsidRPr="004743F9" w14:paraId="5A03030A" w14:textId="77777777" w:rsidTr="00C01051">
        <w:tc>
          <w:tcPr>
            <w:tcW w:w="1843" w:type="dxa"/>
          </w:tcPr>
          <w:p w14:paraId="32B690F4" w14:textId="77777777" w:rsidR="005C5C14" w:rsidRPr="004743F9" w:rsidRDefault="005C5C14" w:rsidP="005C5C14">
            <w:pPr>
              <w:pStyle w:val="CRCoverPage"/>
              <w:spacing w:after="0"/>
              <w:rPr>
                <w:b/>
                <w:i/>
                <w:sz w:val="8"/>
                <w:szCs w:val="8"/>
              </w:rPr>
            </w:pPr>
          </w:p>
        </w:tc>
        <w:tc>
          <w:tcPr>
            <w:tcW w:w="7797" w:type="dxa"/>
            <w:gridSpan w:val="10"/>
          </w:tcPr>
          <w:p w14:paraId="20E3B0D1" w14:textId="77777777" w:rsidR="005C5C14" w:rsidRPr="004743F9" w:rsidRDefault="005C5C14" w:rsidP="005C5C14">
            <w:pPr>
              <w:pStyle w:val="CRCoverPage"/>
              <w:spacing w:after="0"/>
              <w:rPr>
                <w:sz w:val="8"/>
                <w:szCs w:val="8"/>
              </w:rPr>
            </w:pPr>
          </w:p>
        </w:tc>
      </w:tr>
      <w:tr w:rsidR="005C5C14" w:rsidRPr="004743F9" w14:paraId="581A8384" w14:textId="77777777" w:rsidTr="00C01051">
        <w:tc>
          <w:tcPr>
            <w:tcW w:w="2694" w:type="dxa"/>
            <w:gridSpan w:val="2"/>
            <w:tcBorders>
              <w:top w:val="single" w:sz="4" w:space="0" w:color="auto"/>
              <w:left w:val="single" w:sz="4" w:space="0" w:color="auto"/>
            </w:tcBorders>
          </w:tcPr>
          <w:p w14:paraId="40986A8E" w14:textId="77777777" w:rsidR="005C5C14" w:rsidRPr="007D11D9" w:rsidRDefault="005C5C14" w:rsidP="005C5C14">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41803624" w14:textId="7AEFD6F0" w:rsidR="005C5C14" w:rsidRDefault="00191073" w:rsidP="001A63EF">
            <w:pPr>
              <w:rPr>
                <w:rFonts w:ascii="Arial" w:eastAsia="맑은 고딕" w:hAnsi="Arial" w:cs="Arial"/>
                <w:lang w:eastAsia="ko-KR"/>
              </w:rPr>
            </w:pPr>
            <w:r>
              <w:rPr>
                <w:rFonts w:ascii="Arial" w:eastAsia="맑은 고딕" w:hAnsi="Arial" w:cs="Arial"/>
                <w:lang w:eastAsia="ko-KR"/>
              </w:rPr>
              <w:t>According to the agreement in SA2#169, u</w:t>
            </w:r>
            <w:r w:rsidR="005B574B" w:rsidRPr="005B574B">
              <w:rPr>
                <w:rFonts w:ascii="Arial" w:eastAsia="맑은 고딕" w:hAnsi="Arial" w:cs="Arial"/>
                <w:lang w:eastAsia="ko-KR"/>
              </w:rPr>
              <w:t>pon release of a PDU session, the SMF terminates subscriptions related to the PDU session.</w:t>
            </w:r>
          </w:p>
          <w:p w14:paraId="323C8DD9" w14:textId="36A32849" w:rsidR="001A63EF" w:rsidRPr="00FA75A0" w:rsidRDefault="006D025C" w:rsidP="006D025C">
            <w:pPr>
              <w:rPr>
                <w:rFonts w:ascii="Arial" w:hAnsi="Arial" w:cs="Arial"/>
              </w:rPr>
            </w:pPr>
            <w:bookmarkStart w:id="0" w:name="_GoBack"/>
            <w:bookmarkEnd w:id="0"/>
            <w:r>
              <w:rPr>
                <w:rFonts w:ascii="Arial" w:hAnsi="Arial" w:cs="Arial"/>
              </w:rPr>
              <w:t>T</w:t>
            </w:r>
            <w:r w:rsidR="002D4516">
              <w:rPr>
                <w:rFonts w:ascii="Arial" w:hAnsi="Arial" w:cs="Arial"/>
              </w:rPr>
              <w:t xml:space="preserve">he SMF services need to be updated </w:t>
            </w:r>
            <w:r>
              <w:rPr>
                <w:rFonts w:ascii="Arial" w:hAnsi="Arial" w:cs="Arial"/>
              </w:rPr>
              <w:t>accordingly.</w:t>
            </w:r>
          </w:p>
        </w:tc>
      </w:tr>
      <w:tr w:rsidR="005C5C14" w:rsidRPr="004743F9" w14:paraId="70C44B6A" w14:textId="77777777" w:rsidTr="00C01051">
        <w:tc>
          <w:tcPr>
            <w:tcW w:w="2694" w:type="dxa"/>
            <w:gridSpan w:val="2"/>
            <w:tcBorders>
              <w:left w:val="single" w:sz="4" w:space="0" w:color="auto"/>
            </w:tcBorders>
          </w:tcPr>
          <w:p w14:paraId="0C3435F3"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A065A55" w14:textId="77777777" w:rsidR="005C5C14" w:rsidRPr="007D11D9" w:rsidRDefault="005C5C14" w:rsidP="005C5C14">
            <w:pPr>
              <w:pStyle w:val="CRCoverPage"/>
              <w:spacing w:after="0"/>
              <w:rPr>
                <w:sz w:val="8"/>
                <w:szCs w:val="8"/>
              </w:rPr>
            </w:pPr>
          </w:p>
        </w:tc>
      </w:tr>
      <w:tr w:rsidR="005C5C14" w:rsidRPr="004743F9" w14:paraId="693B6E3C" w14:textId="77777777" w:rsidTr="00C01051">
        <w:tc>
          <w:tcPr>
            <w:tcW w:w="2694" w:type="dxa"/>
            <w:gridSpan w:val="2"/>
            <w:tcBorders>
              <w:left w:val="single" w:sz="4" w:space="0" w:color="auto"/>
            </w:tcBorders>
          </w:tcPr>
          <w:p w14:paraId="358E07DC" w14:textId="77777777" w:rsidR="005C5C14" w:rsidRPr="007D11D9" w:rsidRDefault="005C5C14" w:rsidP="005C5C14">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24D0618F" w14:textId="4928524A" w:rsidR="005C5C14" w:rsidRPr="007D11D9" w:rsidRDefault="005C5C14" w:rsidP="00D140E1">
            <w:pPr>
              <w:pStyle w:val="CRCoverPage"/>
              <w:spacing w:after="0"/>
              <w:ind w:left="100"/>
              <w:rPr>
                <w:rFonts w:cs="Arial"/>
              </w:rPr>
            </w:pPr>
            <w:r>
              <w:rPr>
                <w:rFonts w:eastAsia="SimSun"/>
                <w:lang w:val="en-US" w:eastAsia="zh-CN"/>
              </w:rPr>
              <w:t xml:space="preserve">Support </w:t>
            </w:r>
            <w:r w:rsidR="00D140E1">
              <w:rPr>
                <w:rFonts w:eastAsia="SimSun"/>
                <w:lang w:val="en-US" w:eastAsia="zh-CN"/>
              </w:rPr>
              <w:t>SMF</w:t>
            </w:r>
            <w:r>
              <w:rPr>
                <w:rFonts w:eastAsia="SimSun"/>
                <w:lang w:val="en-US" w:eastAsia="zh-CN"/>
              </w:rPr>
              <w:t xml:space="preserve"> subscription termination</w:t>
            </w:r>
          </w:p>
        </w:tc>
      </w:tr>
      <w:tr w:rsidR="005C5C14" w:rsidRPr="004743F9" w14:paraId="6DD85683" w14:textId="77777777" w:rsidTr="00C01051">
        <w:tc>
          <w:tcPr>
            <w:tcW w:w="2694" w:type="dxa"/>
            <w:gridSpan w:val="2"/>
            <w:tcBorders>
              <w:left w:val="single" w:sz="4" w:space="0" w:color="auto"/>
            </w:tcBorders>
          </w:tcPr>
          <w:p w14:paraId="2800D1FC"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2847063" w14:textId="77777777" w:rsidR="005C5C14" w:rsidRPr="007D11D9" w:rsidRDefault="005C5C14" w:rsidP="005C5C14">
            <w:pPr>
              <w:pStyle w:val="CRCoverPage"/>
              <w:spacing w:after="0"/>
              <w:rPr>
                <w:sz w:val="8"/>
                <w:szCs w:val="8"/>
              </w:rPr>
            </w:pPr>
          </w:p>
        </w:tc>
      </w:tr>
      <w:tr w:rsidR="005C5C14" w:rsidRPr="004743F9" w14:paraId="0C18F13A" w14:textId="77777777" w:rsidTr="00C01051">
        <w:tc>
          <w:tcPr>
            <w:tcW w:w="2694" w:type="dxa"/>
            <w:gridSpan w:val="2"/>
            <w:tcBorders>
              <w:left w:val="single" w:sz="4" w:space="0" w:color="auto"/>
              <w:bottom w:val="single" w:sz="4" w:space="0" w:color="auto"/>
            </w:tcBorders>
          </w:tcPr>
          <w:p w14:paraId="1F7BC38C" w14:textId="77777777" w:rsidR="005C5C14" w:rsidRPr="007D11D9" w:rsidRDefault="005C5C14" w:rsidP="005C5C14">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6A099152" w14:textId="77777777" w:rsidR="005C5C14" w:rsidRPr="007D11D9" w:rsidRDefault="005C5C14" w:rsidP="005C5C14">
            <w:pPr>
              <w:pStyle w:val="CRCoverPage"/>
              <w:spacing w:after="0"/>
              <w:ind w:left="100"/>
            </w:pPr>
            <w:r>
              <w:t>Incomplete specification</w:t>
            </w:r>
          </w:p>
        </w:tc>
      </w:tr>
      <w:tr w:rsidR="005C5C14" w:rsidRPr="00AA1D57" w14:paraId="11065EF4" w14:textId="77777777" w:rsidTr="00C01051">
        <w:tc>
          <w:tcPr>
            <w:tcW w:w="2694" w:type="dxa"/>
            <w:gridSpan w:val="2"/>
          </w:tcPr>
          <w:p w14:paraId="33EAE9E8" w14:textId="77777777" w:rsidR="005C5C14" w:rsidRPr="007D11D9" w:rsidRDefault="005C5C14" w:rsidP="005C5C14">
            <w:pPr>
              <w:pStyle w:val="CRCoverPage"/>
              <w:spacing w:after="0"/>
              <w:rPr>
                <w:b/>
                <w:i/>
                <w:sz w:val="8"/>
                <w:szCs w:val="8"/>
              </w:rPr>
            </w:pPr>
          </w:p>
        </w:tc>
        <w:tc>
          <w:tcPr>
            <w:tcW w:w="6946" w:type="dxa"/>
            <w:gridSpan w:val="9"/>
          </w:tcPr>
          <w:p w14:paraId="561C26B9" w14:textId="77777777" w:rsidR="005C5C14" w:rsidRPr="007D11D9" w:rsidRDefault="005C5C14" w:rsidP="005C5C14">
            <w:pPr>
              <w:pStyle w:val="CRCoverPage"/>
              <w:spacing w:after="0"/>
              <w:rPr>
                <w:sz w:val="8"/>
                <w:szCs w:val="8"/>
              </w:rPr>
            </w:pPr>
          </w:p>
        </w:tc>
      </w:tr>
      <w:tr w:rsidR="005C5C14" w:rsidRPr="00AA1D57" w14:paraId="57A9BB28" w14:textId="77777777" w:rsidTr="00C01051">
        <w:tc>
          <w:tcPr>
            <w:tcW w:w="2694" w:type="dxa"/>
            <w:gridSpan w:val="2"/>
            <w:tcBorders>
              <w:top w:val="single" w:sz="4" w:space="0" w:color="auto"/>
              <w:left w:val="single" w:sz="4" w:space="0" w:color="auto"/>
            </w:tcBorders>
          </w:tcPr>
          <w:p w14:paraId="3C755EA7" w14:textId="77777777" w:rsidR="005C5C14" w:rsidRPr="007D11D9" w:rsidRDefault="005C5C14" w:rsidP="005C5C14">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7DBD065B" w14:textId="4B345493" w:rsidR="005C5C14" w:rsidRPr="007D11D9" w:rsidRDefault="005C5C14" w:rsidP="005C5C14">
            <w:pPr>
              <w:pStyle w:val="CRCoverPage"/>
              <w:spacing w:after="0"/>
              <w:ind w:left="100"/>
            </w:pPr>
            <w:r>
              <w:rPr>
                <w:rFonts w:eastAsia="맑은 고딕"/>
                <w:noProof/>
                <w:lang w:eastAsia="ko-KR"/>
              </w:rPr>
              <w:t>5.2.28.2.4</w:t>
            </w:r>
          </w:p>
        </w:tc>
      </w:tr>
      <w:tr w:rsidR="005C5C14" w:rsidRPr="00AA1D57" w14:paraId="09433E19" w14:textId="77777777" w:rsidTr="00C01051">
        <w:tc>
          <w:tcPr>
            <w:tcW w:w="2694" w:type="dxa"/>
            <w:gridSpan w:val="2"/>
            <w:tcBorders>
              <w:left w:val="single" w:sz="4" w:space="0" w:color="auto"/>
            </w:tcBorders>
          </w:tcPr>
          <w:p w14:paraId="257DCF2A" w14:textId="77777777" w:rsidR="005C5C14" w:rsidRPr="00AA1D57" w:rsidRDefault="005C5C14" w:rsidP="005C5C14">
            <w:pPr>
              <w:pStyle w:val="CRCoverPage"/>
              <w:spacing w:after="0"/>
              <w:rPr>
                <w:b/>
                <w:i/>
                <w:sz w:val="8"/>
                <w:szCs w:val="8"/>
              </w:rPr>
            </w:pPr>
          </w:p>
        </w:tc>
        <w:tc>
          <w:tcPr>
            <w:tcW w:w="6946" w:type="dxa"/>
            <w:gridSpan w:val="9"/>
            <w:tcBorders>
              <w:right w:val="single" w:sz="4" w:space="0" w:color="auto"/>
            </w:tcBorders>
          </w:tcPr>
          <w:p w14:paraId="66814BBB" w14:textId="77777777" w:rsidR="005C5C14" w:rsidRPr="00AA1D57" w:rsidRDefault="005C5C14" w:rsidP="005C5C14">
            <w:pPr>
              <w:pStyle w:val="CRCoverPage"/>
              <w:spacing w:after="0"/>
              <w:rPr>
                <w:sz w:val="8"/>
                <w:szCs w:val="8"/>
              </w:rPr>
            </w:pPr>
          </w:p>
        </w:tc>
      </w:tr>
      <w:tr w:rsidR="005C5C14" w:rsidRPr="00AA1D57" w14:paraId="5C73BA16" w14:textId="77777777" w:rsidTr="00C01051">
        <w:tc>
          <w:tcPr>
            <w:tcW w:w="2694" w:type="dxa"/>
            <w:gridSpan w:val="2"/>
            <w:tcBorders>
              <w:left w:val="single" w:sz="4" w:space="0" w:color="auto"/>
            </w:tcBorders>
          </w:tcPr>
          <w:p w14:paraId="73B1ED8A" w14:textId="77777777" w:rsidR="005C5C14" w:rsidRPr="00AA1D57" w:rsidRDefault="005C5C14" w:rsidP="005C5C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F2CAA3" w14:textId="77777777" w:rsidR="005C5C14" w:rsidRPr="00AA1D57" w:rsidRDefault="005C5C14" w:rsidP="005C5C14">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7A4C" w14:textId="77777777" w:rsidR="005C5C14" w:rsidRPr="00AA1D57" w:rsidRDefault="005C5C14" w:rsidP="005C5C14">
            <w:pPr>
              <w:pStyle w:val="CRCoverPage"/>
              <w:spacing w:after="0"/>
              <w:jc w:val="center"/>
              <w:rPr>
                <w:b/>
                <w:caps/>
              </w:rPr>
            </w:pPr>
            <w:r w:rsidRPr="00AA1D57">
              <w:rPr>
                <w:b/>
                <w:caps/>
              </w:rPr>
              <w:t>N</w:t>
            </w:r>
          </w:p>
        </w:tc>
        <w:tc>
          <w:tcPr>
            <w:tcW w:w="2977" w:type="dxa"/>
            <w:gridSpan w:val="4"/>
          </w:tcPr>
          <w:p w14:paraId="4FE4A075" w14:textId="77777777" w:rsidR="005C5C14" w:rsidRPr="00AA1D57" w:rsidRDefault="005C5C14" w:rsidP="005C5C14">
            <w:pPr>
              <w:pStyle w:val="CRCoverPage"/>
              <w:tabs>
                <w:tab w:val="right" w:pos="2893"/>
              </w:tabs>
              <w:spacing w:after="0"/>
            </w:pPr>
          </w:p>
        </w:tc>
        <w:tc>
          <w:tcPr>
            <w:tcW w:w="3401" w:type="dxa"/>
            <w:gridSpan w:val="3"/>
            <w:tcBorders>
              <w:right w:val="single" w:sz="4" w:space="0" w:color="auto"/>
            </w:tcBorders>
            <w:shd w:val="clear" w:color="FFFF00" w:fill="auto"/>
          </w:tcPr>
          <w:p w14:paraId="10EC833F" w14:textId="77777777" w:rsidR="005C5C14" w:rsidRPr="00AA1D57" w:rsidRDefault="005C5C14" w:rsidP="005C5C14">
            <w:pPr>
              <w:pStyle w:val="CRCoverPage"/>
              <w:spacing w:after="0"/>
              <w:ind w:left="99"/>
            </w:pPr>
          </w:p>
        </w:tc>
      </w:tr>
      <w:tr w:rsidR="005C5C14" w:rsidRPr="00AA1D57" w14:paraId="024C21B5" w14:textId="77777777" w:rsidTr="00C01051">
        <w:tc>
          <w:tcPr>
            <w:tcW w:w="2694" w:type="dxa"/>
            <w:gridSpan w:val="2"/>
            <w:tcBorders>
              <w:left w:val="single" w:sz="4" w:space="0" w:color="auto"/>
            </w:tcBorders>
          </w:tcPr>
          <w:p w14:paraId="5EB6D2A7" w14:textId="77777777" w:rsidR="005C5C14" w:rsidRPr="00AA1D57" w:rsidRDefault="005C5C14" w:rsidP="005C5C14">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6BC49C1"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638F9" w14:textId="77777777" w:rsidR="005C5C14" w:rsidRPr="00AA1D57" w:rsidRDefault="005C5C14" w:rsidP="005C5C14">
            <w:pPr>
              <w:pStyle w:val="CRCoverPage"/>
              <w:spacing w:after="0"/>
              <w:jc w:val="center"/>
              <w:rPr>
                <w:b/>
                <w:caps/>
              </w:rPr>
            </w:pPr>
            <w:r>
              <w:rPr>
                <w:b/>
                <w:caps/>
              </w:rPr>
              <w:t>x</w:t>
            </w:r>
          </w:p>
        </w:tc>
        <w:tc>
          <w:tcPr>
            <w:tcW w:w="2977" w:type="dxa"/>
            <w:gridSpan w:val="4"/>
          </w:tcPr>
          <w:p w14:paraId="0CA4635B" w14:textId="77777777" w:rsidR="005C5C14" w:rsidRPr="00AA1D57" w:rsidRDefault="005C5C14" w:rsidP="005C5C14">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198444B2" w14:textId="77777777" w:rsidR="005C5C14" w:rsidRPr="00AA1D57" w:rsidRDefault="005C5C14" w:rsidP="005C5C14">
            <w:pPr>
              <w:pStyle w:val="CRCoverPage"/>
              <w:spacing w:after="0"/>
              <w:ind w:left="99"/>
            </w:pPr>
            <w:r w:rsidRPr="00AA1D57">
              <w:t xml:space="preserve">TS/TR ... CR ... </w:t>
            </w:r>
          </w:p>
        </w:tc>
      </w:tr>
      <w:tr w:rsidR="005C5C14" w:rsidRPr="00AA1D57" w14:paraId="583FD5EC" w14:textId="77777777" w:rsidTr="00C01051">
        <w:tc>
          <w:tcPr>
            <w:tcW w:w="2694" w:type="dxa"/>
            <w:gridSpan w:val="2"/>
            <w:tcBorders>
              <w:left w:val="single" w:sz="4" w:space="0" w:color="auto"/>
            </w:tcBorders>
          </w:tcPr>
          <w:p w14:paraId="3DB5C358" w14:textId="77777777" w:rsidR="005C5C14" w:rsidRPr="00AA1D57" w:rsidRDefault="005C5C14" w:rsidP="005C5C14">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0113CF5B"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68C01" w14:textId="77777777" w:rsidR="005C5C14" w:rsidRPr="00AA1D57" w:rsidRDefault="005C5C14" w:rsidP="005C5C14">
            <w:pPr>
              <w:pStyle w:val="CRCoverPage"/>
              <w:spacing w:after="0"/>
              <w:jc w:val="center"/>
              <w:rPr>
                <w:b/>
                <w:caps/>
              </w:rPr>
            </w:pPr>
            <w:r>
              <w:rPr>
                <w:b/>
                <w:caps/>
              </w:rPr>
              <w:t>x</w:t>
            </w:r>
          </w:p>
        </w:tc>
        <w:tc>
          <w:tcPr>
            <w:tcW w:w="2977" w:type="dxa"/>
            <w:gridSpan w:val="4"/>
          </w:tcPr>
          <w:p w14:paraId="4635FA2D" w14:textId="77777777" w:rsidR="005C5C14" w:rsidRPr="00AA1D57" w:rsidRDefault="005C5C14" w:rsidP="005C5C14">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FCB6073" w14:textId="77777777" w:rsidR="005C5C14" w:rsidRPr="00AA1D57" w:rsidRDefault="005C5C14" w:rsidP="005C5C14">
            <w:pPr>
              <w:pStyle w:val="CRCoverPage"/>
              <w:spacing w:after="0"/>
              <w:ind w:left="99"/>
            </w:pPr>
            <w:r w:rsidRPr="00AA1D57">
              <w:t xml:space="preserve">TS/TR ... CR ... </w:t>
            </w:r>
          </w:p>
        </w:tc>
      </w:tr>
      <w:tr w:rsidR="005C5C14" w:rsidRPr="00AA1D57" w14:paraId="53B82D1A" w14:textId="77777777" w:rsidTr="00C01051">
        <w:tc>
          <w:tcPr>
            <w:tcW w:w="2694" w:type="dxa"/>
            <w:gridSpan w:val="2"/>
            <w:tcBorders>
              <w:left w:val="single" w:sz="4" w:space="0" w:color="auto"/>
            </w:tcBorders>
          </w:tcPr>
          <w:p w14:paraId="23FE96C7" w14:textId="77777777" w:rsidR="005C5C14" w:rsidRPr="00AA1D57" w:rsidRDefault="005C5C14" w:rsidP="005C5C14">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EB142D"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1F1EA" w14:textId="77777777" w:rsidR="005C5C14" w:rsidRPr="00AA1D57" w:rsidRDefault="005C5C14" w:rsidP="005C5C14">
            <w:pPr>
              <w:pStyle w:val="CRCoverPage"/>
              <w:spacing w:after="0"/>
              <w:jc w:val="center"/>
              <w:rPr>
                <w:b/>
                <w:caps/>
              </w:rPr>
            </w:pPr>
            <w:r>
              <w:rPr>
                <w:b/>
                <w:caps/>
              </w:rPr>
              <w:t>x</w:t>
            </w:r>
          </w:p>
        </w:tc>
        <w:tc>
          <w:tcPr>
            <w:tcW w:w="2977" w:type="dxa"/>
            <w:gridSpan w:val="4"/>
          </w:tcPr>
          <w:p w14:paraId="475A89AE" w14:textId="77777777" w:rsidR="005C5C14" w:rsidRPr="00AA1D57" w:rsidRDefault="005C5C14" w:rsidP="005C5C14">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7760B2CC" w14:textId="77777777" w:rsidR="005C5C14" w:rsidRPr="00AA1D57" w:rsidRDefault="005C5C14" w:rsidP="005C5C14">
            <w:pPr>
              <w:pStyle w:val="CRCoverPage"/>
              <w:spacing w:after="0"/>
              <w:ind w:left="99"/>
            </w:pPr>
            <w:r w:rsidRPr="00AA1D57">
              <w:t xml:space="preserve">TS/TR ... CR ... </w:t>
            </w:r>
          </w:p>
        </w:tc>
      </w:tr>
      <w:tr w:rsidR="005C5C14" w:rsidRPr="00AA1D57" w14:paraId="40515000" w14:textId="77777777" w:rsidTr="00C01051">
        <w:tc>
          <w:tcPr>
            <w:tcW w:w="2694" w:type="dxa"/>
            <w:gridSpan w:val="2"/>
            <w:tcBorders>
              <w:left w:val="single" w:sz="4" w:space="0" w:color="auto"/>
            </w:tcBorders>
          </w:tcPr>
          <w:p w14:paraId="5BA714FC" w14:textId="77777777" w:rsidR="005C5C14" w:rsidRPr="00AA1D57" w:rsidRDefault="005C5C14" w:rsidP="005C5C14">
            <w:pPr>
              <w:pStyle w:val="CRCoverPage"/>
              <w:spacing w:after="0"/>
              <w:rPr>
                <w:b/>
                <w:i/>
              </w:rPr>
            </w:pPr>
          </w:p>
        </w:tc>
        <w:tc>
          <w:tcPr>
            <w:tcW w:w="6946" w:type="dxa"/>
            <w:gridSpan w:val="9"/>
            <w:tcBorders>
              <w:right w:val="single" w:sz="4" w:space="0" w:color="auto"/>
            </w:tcBorders>
          </w:tcPr>
          <w:p w14:paraId="33DCFFE2" w14:textId="77777777" w:rsidR="005C5C14" w:rsidRPr="00AA1D57" w:rsidRDefault="005C5C14" w:rsidP="005C5C14">
            <w:pPr>
              <w:pStyle w:val="CRCoverPage"/>
              <w:spacing w:after="0"/>
            </w:pPr>
          </w:p>
        </w:tc>
      </w:tr>
      <w:tr w:rsidR="005C5C14" w:rsidRPr="00AA1D57" w14:paraId="05ED8CB5" w14:textId="77777777" w:rsidTr="00C01051">
        <w:tc>
          <w:tcPr>
            <w:tcW w:w="2694" w:type="dxa"/>
            <w:gridSpan w:val="2"/>
            <w:tcBorders>
              <w:left w:val="single" w:sz="4" w:space="0" w:color="auto"/>
              <w:bottom w:val="single" w:sz="4" w:space="0" w:color="auto"/>
            </w:tcBorders>
          </w:tcPr>
          <w:p w14:paraId="0A76F41C" w14:textId="77777777" w:rsidR="005C5C14" w:rsidRPr="00AA1D57" w:rsidRDefault="005C5C14" w:rsidP="005C5C14">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107F7D10" w14:textId="77777777" w:rsidR="005C5C14" w:rsidRPr="00AA1D57" w:rsidRDefault="005C5C14" w:rsidP="005C5C14">
            <w:pPr>
              <w:pStyle w:val="CRCoverPage"/>
              <w:spacing w:after="0"/>
              <w:ind w:left="100"/>
            </w:pPr>
          </w:p>
        </w:tc>
      </w:tr>
      <w:tr w:rsidR="005C5C14" w:rsidRPr="00AA1D57" w14:paraId="2708233B" w14:textId="77777777" w:rsidTr="00C01051">
        <w:tc>
          <w:tcPr>
            <w:tcW w:w="2694" w:type="dxa"/>
            <w:gridSpan w:val="2"/>
            <w:tcBorders>
              <w:top w:val="single" w:sz="4" w:space="0" w:color="auto"/>
              <w:bottom w:val="single" w:sz="4" w:space="0" w:color="auto"/>
            </w:tcBorders>
          </w:tcPr>
          <w:p w14:paraId="053BB095" w14:textId="77777777" w:rsidR="005C5C14" w:rsidRPr="00AA1D57" w:rsidRDefault="005C5C14" w:rsidP="005C5C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F1F9C7" w14:textId="77777777" w:rsidR="005C5C14" w:rsidRPr="00AA1D57" w:rsidRDefault="005C5C14" w:rsidP="005C5C14">
            <w:pPr>
              <w:pStyle w:val="CRCoverPage"/>
              <w:spacing w:after="0"/>
              <w:ind w:left="100"/>
              <w:rPr>
                <w:sz w:val="8"/>
                <w:szCs w:val="8"/>
              </w:rPr>
            </w:pPr>
          </w:p>
        </w:tc>
      </w:tr>
      <w:tr w:rsidR="005C5C14" w:rsidRPr="00AA1D57" w14:paraId="36973704" w14:textId="77777777" w:rsidTr="00C01051">
        <w:tc>
          <w:tcPr>
            <w:tcW w:w="2694" w:type="dxa"/>
            <w:gridSpan w:val="2"/>
            <w:tcBorders>
              <w:top w:val="single" w:sz="4" w:space="0" w:color="auto"/>
              <w:left w:val="single" w:sz="4" w:space="0" w:color="auto"/>
              <w:bottom w:val="single" w:sz="4" w:space="0" w:color="auto"/>
            </w:tcBorders>
          </w:tcPr>
          <w:p w14:paraId="7E3C6366" w14:textId="77777777" w:rsidR="005C5C14" w:rsidRPr="00AA1D57" w:rsidRDefault="005C5C14" w:rsidP="005C5C14">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E3F81" w14:textId="77777777" w:rsidR="005C5C14" w:rsidRPr="00AA1D57" w:rsidRDefault="005C5C14" w:rsidP="005C5C14">
            <w:pPr>
              <w:pStyle w:val="CRCoverPage"/>
              <w:spacing w:after="0"/>
              <w:ind w:left="100"/>
            </w:pPr>
          </w:p>
        </w:tc>
      </w:tr>
    </w:tbl>
    <w:p w14:paraId="622677BB" w14:textId="77777777" w:rsidR="005C5C14" w:rsidRDefault="005C5C14" w:rsidP="005C5C14">
      <w:pPr>
        <w:spacing w:after="0"/>
        <w:rPr>
          <w:sz w:val="24"/>
          <w:szCs w:val="24"/>
        </w:rPr>
      </w:pPr>
    </w:p>
    <w:p w14:paraId="387CFA32" w14:textId="292DC4D9" w:rsidR="0025661C" w:rsidRPr="00E219EA" w:rsidRDefault="005C5C14" w:rsidP="005C5C1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r>
        <w:rPr>
          <w:sz w:val="24"/>
          <w:szCs w:val="24"/>
        </w:rPr>
        <w:br w:type="page"/>
      </w: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4E908A4" w14:textId="77777777" w:rsidR="00FA1751" w:rsidRPr="00140E21" w:rsidRDefault="00FA1751" w:rsidP="00FA1751">
      <w:pPr>
        <w:pStyle w:val="50"/>
      </w:pPr>
      <w:bookmarkStart w:id="11" w:name="_Toc20204645"/>
      <w:bookmarkStart w:id="12" w:name="_Toc27895352"/>
      <w:bookmarkStart w:id="13" w:name="_Toc36192455"/>
      <w:bookmarkStart w:id="14" w:name="_Toc45193560"/>
      <w:bookmarkStart w:id="15" w:name="_Toc47593192"/>
      <w:bookmarkStart w:id="16" w:name="_Toc51835279"/>
      <w:bookmarkStart w:id="17" w:name="_Toc201216049"/>
      <w:bookmarkStart w:id="18" w:name="_Toc193790938"/>
      <w:bookmarkStart w:id="19" w:name="_Toc201216245"/>
      <w:r w:rsidRPr="00140E21">
        <w:t>5.2.8.3.2</w:t>
      </w:r>
      <w:r w:rsidRPr="00140E21">
        <w:tab/>
        <w:t>Nsmf_EventExposure_Notify service operation</w:t>
      </w:r>
      <w:bookmarkEnd w:id="11"/>
      <w:bookmarkEnd w:id="12"/>
      <w:bookmarkEnd w:id="13"/>
      <w:bookmarkEnd w:id="14"/>
      <w:bookmarkEnd w:id="15"/>
      <w:bookmarkEnd w:id="16"/>
      <w:bookmarkEnd w:id="17"/>
    </w:p>
    <w:p w14:paraId="7AFD2349" w14:textId="77777777" w:rsidR="00FA1751" w:rsidRPr="00140E21" w:rsidRDefault="00FA1751" w:rsidP="00FA1751">
      <w:r w:rsidRPr="00140E21">
        <w:rPr>
          <w:b/>
        </w:rPr>
        <w:t>Service operation name:</w:t>
      </w:r>
      <w:r w:rsidRPr="00140E21">
        <w:t xml:space="preserve"> Nsmf_EventExposure_Notify</w:t>
      </w:r>
    </w:p>
    <w:p w14:paraId="5C3FB210" w14:textId="77777777" w:rsidR="00FA1751" w:rsidRPr="00140E21" w:rsidRDefault="00FA1751" w:rsidP="00FA1751">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129EE41C" w14:textId="77777777" w:rsidR="00FA1751" w:rsidRPr="00140E21" w:rsidRDefault="00FA1751" w:rsidP="00FA1751">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gNB and (I-)UPF, the input is defined in Table 5.51.2.2.2-2 in TS 23.501 [2].</w:t>
      </w:r>
    </w:p>
    <w:p w14:paraId="74A1C6E8" w14:textId="77777777" w:rsidR="00FA1751" w:rsidRPr="006E7760" w:rsidRDefault="00FA1751" w:rsidP="00FA1751">
      <w:r>
        <w:t>SMF reports multiple PDU Sessions events when those happen at the same time and as indicated in the time stamp. The SMF reports the PDU Session ID, SUPI and if available GPSI(s) per each PDU Session event.</w:t>
      </w:r>
    </w:p>
    <w:p w14:paraId="7D58B015" w14:textId="077F16B5" w:rsidR="00FA1751" w:rsidRPr="00140E21" w:rsidRDefault="00FA1751" w:rsidP="00FA1751">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ins w:id="20" w:author="SUH2" w:date="2025-08-04T10:59:00Z">
        <w:r>
          <w:rPr>
            <w:lang w:eastAsia="zh-CN"/>
          </w:rPr>
          <w:t xml:space="preserve">, </w:t>
        </w:r>
        <w:r>
          <w:t>Subscription termination indication (with optionally a Cause code)</w:t>
        </w:r>
      </w:ins>
      <w:r w:rsidRPr="00140E21">
        <w:rPr>
          <w:lang w:eastAsia="zh-CN"/>
        </w:rPr>
        <w:t>.</w:t>
      </w:r>
    </w:p>
    <w:p w14:paraId="4E6814EE" w14:textId="77777777" w:rsidR="00FA1751" w:rsidRPr="00140E21" w:rsidRDefault="00FA1751" w:rsidP="00FA1751">
      <w:pPr>
        <w:rPr>
          <w:b/>
          <w:lang w:eastAsia="zh-CN"/>
        </w:rPr>
      </w:pPr>
      <w:r w:rsidRPr="00140E21">
        <w:rPr>
          <w:b/>
          <w:lang w:eastAsia="zh-CN"/>
        </w:rPr>
        <w:t>Output Required:</w:t>
      </w:r>
      <w:r w:rsidRPr="00140E21">
        <w:t xml:space="preserve"> Result Indication.</w:t>
      </w:r>
    </w:p>
    <w:p w14:paraId="09F7DFAE" w14:textId="77777777" w:rsidR="00FA1751" w:rsidRPr="00140E21" w:rsidRDefault="00FA1751" w:rsidP="00FA1751">
      <w:pPr>
        <w:rPr>
          <w:lang w:eastAsia="zh-CN"/>
        </w:rPr>
      </w:pPr>
      <w:r w:rsidRPr="00140E21">
        <w:rPr>
          <w:b/>
        </w:rPr>
        <w:t xml:space="preserve">Output, Optional: </w:t>
      </w:r>
      <w:r w:rsidRPr="00140E21">
        <w:t>Redirection information</w:t>
      </w:r>
      <w:r w:rsidRPr="00140E21">
        <w:rPr>
          <w:i/>
        </w:rPr>
        <w:t>.</w:t>
      </w:r>
    </w:p>
    <w:p w14:paraId="054CDB4C" w14:textId="77777777" w:rsidR="00FA1751" w:rsidRPr="00140E21" w:rsidRDefault="00FA1751" w:rsidP="00FA1751">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7085B837" w14:textId="77777777" w:rsidR="00FA1751" w:rsidRPr="00140E21" w:rsidRDefault="00FA1751" w:rsidP="00FA175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54F90C5E" w14:textId="77777777" w:rsidR="00FA1751" w:rsidRPr="00140E21" w:rsidRDefault="00FA1751" w:rsidP="00FA1751">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715C4BAF" w14:textId="77777777" w:rsidR="00FA1751" w:rsidRPr="00140E21" w:rsidRDefault="00FA1751" w:rsidP="00FA1751">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7CD07B19" w14:textId="77777777" w:rsidR="00FA1751" w:rsidRPr="00140E21" w:rsidRDefault="00FA1751" w:rsidP="00FA1751">
      <w:pPr>
        <w:pStyle w:val="NO"/>
      </w:pPr>
      <w:r w:rsidRPr="00140E21">
        <w:t>NOTE:</w:t>
      </w:r>
      <w:r w:rsidRPr="00140E21">
        <w:tab/>
        <w:t>In the case of UP plane path, as described in clause 4.3.6.2, this notification can be the result of an implicit subscription of the NEF/AF by the PCF as part of setting PCC rule(s) via the Npcf_SMPolicyControl service (see clause 5.2.5.4).</w:t>
      </w:r>
    </w:p>
    <w:bookmarkEnd w:id="18"/>
    <w:bookmarkEnd w:id="19"/>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87B86" w14:textId="77777777" w:rsidR="00BC7187" w:rsidRDefault="00BC7187">
      <w:r>
        <w:separator/>
      </w:r>
    </w:p>
  </w:endnote>
  <w:endnote w:type="continuationSeparator" w:id="0">
    <w:p w14:paraId="33E46DE3" w14:textId="77777777" w:rsidR="00BC7187" w:rsidRDefault="00BC7187">
      <w:r>
        <w:continuationSeparator/>
      </w:r>
    </w:p>
  </w:endnote>
  <w:endnote w:type="continuationNotice" w:id="1">
    <w:p w14:paraId="254D63DD" w14:textId="77777777" w:rsidR="00BC7187" w:rsidRDefault="00BC7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7DA07" w14:textId="77777777" w:rsidR="00BC7187" w:rsidRDefault="00BC7187">
      <w:r>
        <w:separator/>
      </w:r>
    </w:p>
  </w:footnote>
  <w:footnote w:type="continuationSeparator" w:id="0">
    <w:p w14:paraId="7E1F8F41" w14:textId="77777777" w:rsidR="00BC7187" w:rsidRDefault="00BC7187">
      <w:r>
        <w:continuationSeparator/>
      </w:r>
    </w:p>
  </w:footnote>
  <w:footnote w:type="continuationNotice" w:id="1">
    <w:p w14:paraId="5847031E" w14:textId="77777777" w:rsidR="00BC7187" w:rsidRDefault="00BC7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047D"/>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0E10"/>
    <w:rsid w:val="000449EC"/>
    <w:rsid w:val="00044D4C"/>
    <w:rsid w:val="00044DC7"/>
    <w:rsid w:val="00044F6C"/>
    <w:rsid w:val="00045B3D"/>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780"/>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EDE"/>
    <w:rsid w:val="000963B3"/>
    <w:rsid w:val="00096569"/>
    <w:rsid w:val="0009680D"/>
    <w:rsid w:val="00097311"/>
    <w:rsid w:val="000973A7"/>
    <w:rsid w:val="0009769A"/>
    <w:rsid w:val="000A03A6"/>
    <w:rsid w:val="000A0ABA"/>
    <w:rsid w:val="000A1B99"/>
    <w:rsid w:val="000A1D46"/>
    <w:rsid w:val="000A38D9"/>
    <w:rsid w:val="000A43AE"/>
    <w:rsid w:val="000A488D"/>
    <w:rsid w:val="000A56EF"/>
    <w:rsid w:val="000A6394"/>
    <w:rsid w:val="000A64E6"/>
    <w:rsid w:val="000A7B5A"/>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358D"/>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1073"/>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3EF"/>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666"/>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60C"/>
    <w:rsid w:val="00272836"/>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5E83"/>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09F1"/>
    <w:rsid w:val="002B1D4C"/>
    <w:rsid w:val="002B1F12"/>
    <w:rsid w:val="002B21BC"/>
    <w:rsid w:val="002B2991"/>
    <w:rsid w:val="002B31A6"/>
    <w:rsid w:val="002B32A7"/>
    <w:rsid w:val="002B35C9"/>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1F86"/>
    <w:rsid w:val="002D2164"/>
    <w:rsid w:val="002D27B5"/>
    <w:rsid w:val="002D295C"/>
    <w:rsid w:val="002D2A99"/>
    <w:rsid w:val="002D2B36"/>
    <w:rsid w:val="002D36F9"/>
    <w:rsid w:val="002D3D70"/>
    <w:rsid w:val="002D40B0"/>
    <w:rsid w:val="002D4516"/>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D2E"/>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2EA5"/>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0BC7"/>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19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26B"/>
    <w:rsid w:val="0052745D"/>
    <w:rsid w:val="005302E6"/>
    <w:rsid w:val="00530A33"/>
    <w:rsid w:val="005321E5"/>
    <w:rsid w:val="0053358F"/>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4B"/>
    <w:rsid w:val="005B5786"/>
    <w:rsid w:val="005B67E0"/>
    <w:rsid w:val="005B72B0"/>
    <w:rsid w:val="005C058A"/>
    <w:rsid w:val="005C1D27"/>
    <w:rsid w:val="005C2225"/>
    <w:rsid w:val="005C228D"/>
    <w:rsid w:val="005C240B"/>
    <w:rsid w:val="005C2ABC"/>
    <w:rsid w:val="005C37E7"/>
    <w:rsid w:val="005C4BA3"/>
    <w:rsid w:val="005C5C14"/>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731"/>
    <w:rsid w:val="005F0BC8"/>
    <w:rsid w:val="005F17CC"/>
    <w:rsid w:val="005F36D3"/>
    <w:rsid w:val="005F3B0E"/>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25C"/>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924"/>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5A9"/>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06DB"/>
    <w:rsid w:val="009A1598"/>
    <w:rsid w:val="009A17BB"/>
    <w:rsid w:val="009A1F55"/>
    <w:rsid w:val="009A23B5"/>
    <w:rsid w:val="009A2433"/>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1913"/>
    <w:rsid w:val="009C2EBC"/>
    <w:rsid w:val="009C323E"/>
    <w:rsid w:val="009C3968"/>
    <w:rsid w:val="009C3DF8"/>
    <w:rsid w:val="009C4755"/>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0CF"/>
    <w:rsid w:val="00AA3319"/>
    <w:rsid w:val="00AA4A0F"/>
    <w:rsid w:val="00AA57A8"/>
    <w:rsid w:val="00AA6493"/>
    <w:rsid w:val="00AA7567"/>
    <w:rsid w:val="00AA76AF"/>
    <w:rsid w:val="00AA7937"/>
    <w:rsid w:val="00AA7A6B"/>
    <w:rsid w:val="00AB08A9"/>
    <w:rsid w:val="00AB18ED"/>
    <w:rsid w:val="00AB1C37"/>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1A2"/>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187"/>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3E6D"/>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0E1"/>
    <w:rsid w:val="00D1428E"/>
    <w:rsid w:val="00D14CBE"/>
    <w:rsid w:val="00D16848"/>
    <w:rsid w:val="00D17AD4"/>
    <w:rsid w:val="00D17DD9"/>
    <w:rsid w:val="00D17F6F"/>
    <w:rsid w:val="00D200B1"/>
    <w:rsid w:val="00D2029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D2E"/>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F87"/>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2D06"/>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69C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29B"/>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52"/>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751"/>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A41"/>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115098220">
      <w:bodyDiv w:val="1"/>
      <w:marLeft w:val="0"/>
      <w:marRight w:val="0"/>
      <w:marTop w:val="0"/>
      <w:marBottom w:val="0"/>
      <w:divBdr>
        <w:top w:val="none" w:sz="0" w:space="0" w:color="auto"/>
        <w:left w:val="none" w:sz="0" w:space="0" w:color="auto"/>
        <w:bottom w:val="none" w:sz="0" w:space="0" w:color="auto"/>
        <w:right w:val="none" w:sz="0" w:space="0" w:color="auto"/>
      </w:divBdr>
    </w:div>
    <w:div w:id="1201045344">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D61E3D-7F85-4CD4-8450-DBDB156C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657</Words>
  <Characters>3748</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4</cp:revision>
  <cp:lastPrinted>1900-01-01T21:00:00Z</cp:lastPrinted>
  <dcterms:created xsi:type="dcterms:W3CDTF">2025-08-04T02:07:00Z</dcterms:created>
  <dcterms:modified xsi:type="dcterms:W3CDTF">2025-08-14T08:32:00Z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DD8A7A90E75037696B6CBB6C72CF64F1EFA2D2F9BCC71E48ACD288BCF6F25637C49E06A3581DC3CA9205B4970E438419B2815A5FE085662FC2CA7A7DF687F8A7</vt:lpwstr>
  </property>
</Properties>
</file>